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6FB" w:rsidRDefault="003476FB" w:rsidP="003476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COURTEYS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3476FB" w:rsidRDefault="003476FB" w:rsidP="003476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76FB" w:rsidRDefault="003476FB" w:rsidP="003476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76FB" w:rsidRDefault="003476FB" w:rsidP="003476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Feb.1420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Ilchester</w:t>
      </w:r>
      <w:proofErr w:type="spellEnd"/>
      <w:r>
        <w:rPr>
          <w:rFonts w:ascii="Times New Roman" w:hAnsi="Times New Roman" w:cs="Times New Roman"/>
          <w:sz w:val="24"/>
          <w:szCs w:val="24"/>
        </w:rPr>
        <w:t>, Somerset,</w:t>
      </w:r>
    </w:p>
    <w:p w:rsidR="003476FB" w:rsidRDefault="003476FB" w:rsidP="003476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John Keynes, senior(q.v.).</w:t>
      </w:r>
    </w:p>
    <w:p w:rsidR="003476FB" w:rsidRDefault="003476FB" w:rsidP="003476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21-324)</w:t>
      </w:r>
    </w:p>
    <w:p w:rsidR="003476FB" w:rsidRDefault="003476FB" w:rsidP="003476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76FB" w:rsidRDefault="003476FB" w:rsidP="003476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76FB" w:rsidRPr="003D0A60" w:rsidRDefault="003476FB" w:rsidP="003476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2016</w:t>
      </w:r>
    </w:p>
    <w:p w:rsidR="006B2F86" w:rsidRPr="003476FB" w:rsidRDefault="003476F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3476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76FB" w:rsidRDefault="003476FB" w:rsidP="00E71FC3">
      <w:pPr>
        <w:spacing w:after="0" w:line="240" w:lineRule="auto"/>
      </w:pPr>
      <w:r>
        <w:separator/>
      </w:r>
    </w:p>
  </w:endnote>
  <w:endnote w:type="continuationSeparator" w:id="0">
    <w:p w:rsidR="003476FB" w:rsidRDefault="003476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76FB" w:rsidRDefault="003476FB" w:rsidP="00E71FC3">
      <w:pPr>
        <w:spacing w:after="0" w:line="240" w:lineRule="auto"/>
      </w:pPr>
      <w:r>
        <w:separator/>
      </w:r>
    </w:p>
  </w:footnote>
  <w:footnote w:type="continuationSeparator" w:id="0">
    <w:p w:rsidR="003476FB" w:rsidRDefault="003476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6FB"/>
    <w:rsid w:val="003476F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1CE0B"/>
  <w15:chartTrackingRefBased/>
  <w15:docId w15:val="{124DB7E1-4897-4E7E-A619-16D8FF1C6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2016-03-27T20:34:00Z</dcterms:created>
  <dcterms:modified xsi:type="dcterms:W3CDTF">2016-03-27T20:35:00Z</dcterms:modified>
</cp:coreProperties>
</file>